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1414D" w14:textId="77777777" w:rsidR="005F612F" w:rsidRDefault="005F612F" w:rsidP="005F61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DALLYNG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0BE301DD" w14:textId="77777777" w:rsidR="005F612F" w:rsidRDefault="005F612F" w:rsidP="005F61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1ECB3B6D" w14:textId="77777777" w:rsidR="005F612F" w:rsidRDefault="005F612F" w:rsidP="005F612F">
      <w:pPr>
        <w:pStyle w:val="NoSpacing"/>
        <w:rPr>
          <w:rFonts w:cs="Times New Roman"/>
          <w:szCs w:val="24"/>
        </w:rPr>
      </w:pPr>
    </w:p>
    <w:p w14:paraId="75B38AA7" w14:textId="77777777" w:rsidR="005F612F" w:rsidRDefault="005F612F" w:rsidP="005F612F">
      <w:pPr>
        <w:pStyle w:val="NoSpacing"/>
        <w:rPr>
          <w:rFonts w:cs="Times New Roman"/>
          <w:szCs w:val="24"/>
        </w:rPr>
      </w:pPr>
    </w:p>
    <w:p w14:paraId="03DB2281" w14:textId="77777777" w:rsidR="005F612F" w:rsidRDefault="005F612F" w:rsidP="005F612F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08C76FD4" w14:textId="77777777" w:rsidR="005F612F" w:rsidRDefault="005F612F" w:rsidP="005F612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619DDFF" w14:textId="77777777" w:rsidR="005F612F" w:rsidRDefault="005F612F" w:rsidP="005F612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9667281" w14:textId="77777777" w:rsidR="005F612F" w:rsidRDefault="005F612F" w:rsidP="005F612F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3A4383CC" w14:textId="77777777" w:rsidR="005F612F" w:rsidRDefault="005F612F" w:rsidP="005F612F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4B240725" w14:textId="77777777" w:rsidR="005F612F" w:rsidRDefault="005F612F" w:rsidP="005F612F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2 December 2022</w:t>
      </w:r>
    </w:p>
    <w:p w14:paraId="65B658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80428" w14:textId="77777777" w:rsidR="005F612F" w:rsidRDefault="005F612F" w:rsidP="009139A6">
      <w:r>
        <w:separator/>
      </w:r>
    </w:p>
  </w:endnote>
  <w:endnote w:type="continuationSeparator" w:id="0">
    <w:p w14:paraId="2BF23A1C" w14:textId="77777777" w:rsidR="005F612F" w:rsidRDefault="005F61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44F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69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58D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3723B" w14:textId="77777777" w:rsidR="005F612F" w:rsidRDefault="005F612F" w:rsidP="009139A6">
      <w:r>
        <w:separator/>
      </w:r>
    </w:p>
  </w:footnote>
  <w:footnote w:type="continuationSeparator" w:id="0">
    <w:p w14:paraId="242CE831" w14:textId="77777777" w:rsidR="005F612F" w:rsidRDefault="005F61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054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E8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C2C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12F"/>
    <w:rsid w:val="000666E0"/>
    <w:rsid w:val="002510B7"/>
    <w:rsid w:val="005C130B"/>
    <w:rsid w:val="005F612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E8EFD"/>
  <w15:chartTrackingRefBased/>
  <w15:docId w15:val="{21BD19D5-4B55-4EF7-BE65-3940FE294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2022-12-29T21:33:00Z</dcterms:created>
  <dcterms:modified xsi:type="dcterms:W3CDTF">2022-12-29T21:34:00Z</dcterms:modified>
</cp:coreProperties>
</file>